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5E78F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DABY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311135B6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65C02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4B136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</w:p>
    <w:p w14:paraId="104F4175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Stowry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Haughton(q.v.) enfeoffed William</w:t>
      </w:r>
    </w:p>
    <w:p w14:paraId="4B8EDB01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Astheton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 of a close in Cotton, Suffolk. At Cotton.</w:t>
      </w:r>
    </w:p>
    <w:p w14:paraId="4274835D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FB 161/L1/3)</w:t>
      </w:r>
    </w:p>
    <w:p w14:paraId="0AE06400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905FA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72795" w14:textId="77777777" w:rsidR="001E59D3" w:rsidRDefault="001E59D3" w:rsidP="001E59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036B75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6952" w14:textId="77777777" w:rsidR="001E59D3" w:rsidRDefault="001E59D3" w:rsidP="009139A6">
      <w:r>
        <w:separator/>
      </w:r>
    </w:p>
  </w:endnote>
  <w:endnote w:type="continuationSeparator" w:id="0">
    <w:p w14:paraId="7A2D1D43" w14:textId="77777777" w:rsidR="001E59D3" w:rsidRDefault="001E59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2D8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A2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EB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DF277" w14:textId="77777777" w:rsidR="001E59D3" w:rsidRDefault="001E59D3" w:rsidP="009139A6">
      <w:r>
        <w:separator/>
      </w:r>
    </w:p>
  </w:footnote>
  <w:footnote w:type="continuationSeparator" w:id="0">
    <w:p w14:paraId="19FBAD63" w14:textId="77777777" w:rsidR="001E59D3" w:rsidRDefault="001E59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A9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32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57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9D3"/>
    <w:rsid w:val="000666E0"/>
    <w:rsid w:val="001E59D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6FF2"/>
  <w15:chartTrackingRefBased/>
  <w15:docId w15:val="{83F58CCC-F8DE-4E3D-86AC-C7948E26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2022-02-25T21:24:00Z</dcterms:created>
  <dcterms:modified xsi:type="dcterms:W3CDTF">2022-02-25T21:24:00Z</dcterms:modified>
</cp:coreProperties>
</file>